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572" w:rsidRDefault="00E852D5" w:rsidP="00C125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BLOUNDON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1257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C12572">
        <w:rPr>
          <w:rFonts w:ascii="Times New Roman" w:hAnsi="Times New Roman" w:cs="Times New Roman"/>
          <w:sz w:val="24"/>
          <w:szCs w:val="24"/>
        </w:rPr>
        <w:t>fl.1427)</w:t>
      </w:r>
    </w:p>
    <w:p w:rsidR="00C12572" w:rsidRDefault="00C12572" w:rsidP="00C125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C12572" w:rsidRDefault="00C12572" w:rsidP="00C125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12572" w:rsidRDefault="00C12572" w:rsidP="00C125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12572" w:rsidRDefault="00C12572" w:rsidP="00C125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Apr.1427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Exeter, Devon, by the Bishop.</w:t>
      </w:r>
    </w:p>
    <w:p w:rsidR="00C12572" w:rsidRDefault="00C12572" w:rsidP="00C125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p.108)</w:t>
      </w:r>
    </w:p>
    <w:p w:rsidR="00C12572" w:rsidRDefault="00C12572" w:rsidP="00C125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12572" w:rsidRDefault="00C12572" w:rsidP="00C125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52D5" w:rsidRPr="00E852D5" w:rsidRDefault="00C12572" w:rsidP="00C125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April 2016</w:t>
      </w:r>
      <w:bookmarkStart w:id="0" w:name="_GoBack"/>
      <w:bookmarkEnd w:id="0"/>
    </w:p>
    <w:sectPr w:rsidR="00E852D5" w:rsidRPr="00E852D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2D5" w:rsidRDefault="00E852D5" w:rsidP="00E71FC3">
      <w:pPr>
        <w:spacing w:after="0" w:line="240" w:lineRule="auto"/>
      </w:pPr>
      <w:r>
        <w:separator/>
      </w:r>
    </w:p>
  </w:endnote>
  <w:endnote w:type="continuationSeparator" w:id="0">
    <w:p w:rsidR="00E852D5" w:rsidRDefault="00E852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2D5" w:rsidRPr="00E71FC3" w:rsidRDefault="00E852D5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2D5" w:rsidRDefault="00E852D5" w:rsidP="00E71FC3">
      <w:pPr>
        <w:spacing w:after="0" w:line="240" w:lineRule="auto"/>
      </w:pPr>
      <w:r>
        <w:separator/>
      </w:r>
    </w:p>
  </w:footnote>
  <w:footnote w:type="continuationSeparator" w:id="0">
    <w:p w:rsidR="00E852D5" w:rsidRDefault="00E852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2D5"/>
    <w:rsid w:val="00AB52E8"/>
    <w:rsid w:val="00B16D3F"/>
    <w:rsid w:val="00C12572"/>
    <w:rsid w:val="00E71FC3"/>
    <w:rsid w:val="00E852D5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83D16"/>
  <w15:chartTrackingRefBased/>
  <w15:docId w15:val="{D6B9AAB2-BD3C-49C3-A880-09795651F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98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2016-04-22T16:50:00Z</dcterms:created>
  <dcterms:modified xsi:type="dcterms:W3CDTF">2016-04-22T18:28:00Z</dcterms:modified>
</cp:coreProperties>
</file>